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31C" w:rsidRDefault="00D9231C" w:rsidP="009B0B52">
      <w:pPr>
        <w:jc w:val="center"/>
        <w:rPr>
          <w:b/>
          <w:bCs/>
        </w:rPr>
      </w:pPr>
      <w:r w:rsidRPr="009B0B52">
        <w:rPr>
          <w:b/>
          <w:bCs/>
        </w:rPr>
        <w:t xml:space="preserve">Phụ lục </w:t>
      </w:r>
      <w:r>
        <w:rPr>
          <w:b/>
          <w:bCs/>
        </w:rPr>
        <w:t>IV</w:t>
      </w:r>
    </w:p>
    <w:p w:rsidR="00D9231C" w:rsidRPr="00F70C6C" w:rsidRDefault="00D9231C" w:rsidP="009B0B52">
      <w:pPr>
        <w:jc w:val="center"/>
        <w:rPr>
          <w:b/>
          <w:bCs/>
        </w:rPr>
      </w:pPr>
      <w:r>
        <w:rPr>
          <w:b/>
          <w:bCs/>
        </w:rPr>
        <w:t xml:space="preserve">KHUNG </w:t>
      </w:r>
      <w:r w:rsidRPr="00F70C6C">
        <w:rPr>
          <w:b/>
          <w:bCs/>
        </w:rPr>
        <w:t>KẾ</w:t>
      </w:r>
      <w:r w:rsidRPr="00F70C6C">
        <w:rPr>
          <w:b/>
          <w:bCs/>
          <w:lang w:val="vi-VN"/>
        </w:rPr>
        <w:t xml:space="preserve"> HOẠCH BÀI DẠY</w:t>
      </w:r>
    </w:p>
    <w:p w:rsidR="00D9231C" w:rsidRPr="00336F96" w:rsidRDefault="00D9231C" w:rsidP="009B0B52">
      <w:pPr>
        <w:jc w:val="center"/>
        <w:rPr>
          <w:spacing w:val="-14"/>
        </w:rPr>
      </w:pPr>
      <w:r w:rsidRPr="00336F96">
        <w:rPr>
          <w:spacing w:val="-14"/>
        </w:rPr>
        <w:t>(</w:t>
      </w:r>
      <w:r w:rsidRPr="00336F96">
        <w:rPr>
          <w:i/>
          <w:iCs/>
          <w:spacing w:val="-14"/>
        </w:rPr>
        <w:t>Kèm theo Công văn số 5512/BGDĐT-GDTrH ngày 18 tháng 12 năm 2020 của BộGDĐT</w:t>
      </w:r>
      <w:r w:rsidRPr="00336F96">
        <w:rPr>
          <w:spacing w:val="-14"/>
        </w:rPr>
        <w:t>)</w:t>
      </w:r>
    </w:p>
    <w:tbl>
      <w:tblPr>
        <w:tblW w:w="0" w:type="auto"/>
        <w:tblInd w:w="-106" w:type="dxa"/>
        <w:tblLook w:val="00A0"/>
      </w:tblPr>
      <w:tblGrid>
        <w:gridCol w:w="4715"/>
        <w:gridCol w:w="4619"/>
      </w:tblGrid>
      <w:tr w:rsidR="00D9231C" w:rsidRPr="00F02336">
        <w:trPr>
          <w:trHeight w:val="696"/>
        </w:trPr>
        <w:tc>
          <w:tcPr>
            <w:tcW w:w="4715" w:type="dxa"/>
          </w:tcPr>
          <w:p w:rsidR="00D9231C" w:rsidRPr="00F02336" w:rsidRDefault="00D9231C" w:rsidP="00F02336">
            <w:pPr>
              <w:spacing w:before="0" w:after="0"/>
              <w:jc w:val="both"/>
              <w:rPr>
                <w:b/>
                <w:bCs/>
                <w:lang w:val="vi-VN"/>
              </w:rPr>
            </w:pPr>
            <w:r w:rsidRPr="00F02336">
              <w:rPr>
                <w:b/>
                <w:bCs/>
              </w:rPr>
              <w:t>Trường:</w:t>
            </w:r>
            <w:r w:rsidRPr="00F02336">
              <w:rPr>
                <w:b/>
                <w:bCs/>
                <w:lang w:val="vi-VN"/>
              </w:rPr>
              <w:t>...................</w:t>
            </w:r>
          </w:p>
          <w:p w:rsidR="00D9231C" w:rsidRPr="00F02336" w:rsidRDefault="00D9231C" w:rsidP="00F02336">
            <w:pPr>
              <w:spacing w:before="0" w:after="0"/>
              <w:jc w:val="both"/>
              <w:rPr>
                <w:b/>
                <w:bCs/>
                <w:lang w:val="vi-VN"/>
              </w:rPr>
            </w:pPr>
            <w:r w:rsidRPr="00F02336">
              <w:rPr>
                <w:b/>
                <w:bCs/>
              </w:rPr>
              <w:t>Tổ:</w:t>
            </w:r>
            <w:r w:rsidRPr="00F02336">
              <w:rPr>
                <w:b/>
                <w:bCs/>
                <w:lang w:val="vi-VN"/>
              </w:rPr>
              <w:t>............................</w:t>
            </w:r>
          </w:p>
        </w:tc>
        <w:tc>
          <w:tcPr>
            <w:tcW w:w="4619" w:type="dxa"/>
          </w:tcPr>
          <w:p w:rsidR="00D9231C" w:rsidRPr="00F02336" w:rsidRDefault="00D9231C" w:rsidP="00F02336">
            <w:pPr>
              <w:spacing w:before="0" w:after="0"/>
              <w:jc w:val="center"/>
            </w:pPr>
            <w:r w:rsidRPr="00F02336">
              <w:t>Họ và tên giáo viên:</w:t>
            </w:r>
          </w:p>
          <w:p w:rsidR="00D9231C" w:rsidRPr="00F02336" w:rsidRDefault="00D9231C" w:rsidP="00F02336">
            <w:pPr>
              <w:spacing w:before="0" w:after="0"/>
              <w:jc w:val="center"/>
              <w:rPr>
                <w:lang w:val="vi-VN"/>
              </w:rPr>
            </w:pPr>
            <w:r w:rsidRPr="00F02336">
              <w:t>……………………</w:t>
            </w:r>
          </w:p>
        </w:tc>
      </w:tr>
    </w:tbl>
    <w:p w:rsidR="00D9231C" w:rsidRDefault="00D9231C" w:rsidP="00D43F60">
      <w:pPr>
        <w:jc w:val="center"/>
        <w:rPr>
          <w:b/>
          <w:bCs/>
          <w:lang w:val="vi-VN"/>
        </w:rPr>
      </w:pPr>
    </w:p>
    <w:p w:rsidR="00D9231C" w:rsidRPr="0095602B" w:rsidRDefault="00D9231C" w:rsidP="00D43F60">
      <w:pPr>
        <w:jc w:val="center"/>
        <w:rPr>
          <w:b/>
          <w:bCs/>
        </w:rPr>
      </w:pPr>
      <w:r w:rsidRPr="00EE621E">
        <w:rPr>
          <w:b/>
          <w:bCs/>
          <w:lang w:val="vi-VN"/>
        </w:rPr>
        <w:t>TÊN BÀI</w:t>
      </w:r>
      <w:r>
        <w:rPr>
          <w:b/>
          <w:bCs/>
        </w:rPr>
        <w:t xml:space="preserve"> DẠY: …………………………………..</w:t>
      </w:r>
    </w:p>
    <w:p w:rsidR="00D9231C" w:rsidRDefault="00D9231C" w:rsidP="00D43F60">
      <w:pPr>
        <w:jc w:val="center"/>
      </w:pPr>
      <w:r>
        <w:rPr>
          <w:lang w:val="vi-VN"/>
        </w:rPr>
        <w:t>Môn học/Hoạt động giáo dục</w:t>
      </w:r>
      <w:r>
        <w:t>: ……….; lớp:………</w:t>
      </w:r>
    </w:p>
    <w:p w:rsidR="00D9231C" w:rsidRPr="00481F6B" w:rsidRDefault="00D9231C" w:rsidP="00481F6B">
      <w:pPr>
        <w:jc w:val="center"/>
      </w:pPr>
      <w:r>
        <w:t>Thời gian thực hiện: (số tiết)</w:t>
      </w:r>
    </w:p>
    <w:p w:rsidR="00D9231C" w:rsidRPr="00A010C8" w:rsidRDefault="00D9231C" w:rsidP="001D4859">
      <w:pPr>
        <w:ind w:firstLine="540"/>
        <w:jc w:val="both"/>
        <w:rPr>
          <w:b/>
          <w:bCs/>
        </w:rPr>
      </w:pPr>
      <w:r w:rsidRPr="00B5067C">
        <w:rPr>
          <w:b/>
          <w:bCs/>
          <w:lang w:val="vi-VN"/>
        </w:rPr>
        <w:t xml:space="preserve">I. Mục </w:t>
      </w:r>
      <w:r>
        <w:rPr>
          <w:b/>
          <w:bCs/>
        </w:rPr>
        <w:t>tiêu</w:t>
      </w:r>
    </w:p>
    <w:p w:rsidR="00D9231C" w:rsidRPr="005F38B2" w:rsidRDefault="00D9231C" w:rsidP="00F97AF6">
      <w:pPr>
        <w:ind w:firstLine="540"/>
        <w:jc w:val="both"/>
        <w:rPr>
          <w:b/>
          <w:bCs/>
          <w:lang w:val="vi-VN"/>
        </w:rPr>
      </w:pPr>
      <w:r w:rsidRPr="005F38B2">
        <w:rPr>
          <w:b/>
          <w:bCs/>
        </w:rPr>
        <w:t xml:space="preserve">1. </w:t>
      </w:r>
      <w:r>
        <w:rPr>
          <w:b/>
          <w:bCs/>
        </w:rPr>
        <w:t>Về kiến thức</w:t>
      </w:r>
      <w:r>
        <w:rPr>
          <w:b/>
          <w:bCs/>
          <w:lang w:val="vi-VN"/>
        </w:rPr>
        <w:t xml:space="preserve">: </w:t>
      </w:r>
      <w:r w:rsidRPr="005F38B2">
        <w:rPr>
          <w:lang w:val="vi-VN"/>
        </w:rPr>
        <w:t xml:space="preserve">Nêu cụ thể </w:t>
      </w:r>
      <w:r>
        <w:rPr>
          <w:lang w:val="vi-VN"/>
        </w:rPr>
        <w:t>nội dung</w:t>
      </w:r>
      <w:r w:rsidRPr="005F38B2">
        <w:rPr>
          <w:lang w:val="vi-VN"/>
        </w:rPr>
        <w:t xml:space="preserve">kiến thức </w:t>
      </w:r>
      <w:r>
        <w:rPr>
          <w:lang w:val="vi-VN"/>
        </w:rPr>
        <w:t>học sinh cần học</w:t>
      </w:r>
      <w:r>
        <w:t xml:space="preserve"> trong bài</w:t>
      </w:r>
      <w:r>
        <w:rPr>
          <w:lang w:val="vi-VN"/>
        </w:rPr>
        <w:t xml:space="preserve">theo yêu cầu cần đạt của </w:t>
      </w:r>
      <w:r>
        <w:t>nội dung</w:t>
      </w:r>
      <w:r>
        <w:rPr>
          <w:lang w:val="vi-VN"/>
        </w:rPr>
        <w:t xml:space="preserve"> giáo dục</w:t>
      </w:r>
      <w:r>
        <w:t xml:space="preserve">/chủ đề tương ứng trong </w:t>
      </w:r>
      <w:r>
        <w:rPr>
          <w:lang w:val="vi-VN"/>
        </w:rPr>
        <w:t>chương trình môn học/hoạt động giáo dục</w:t>
      </w:r>
      <w:r>
        <w:t>.</w:t>
      </w:r>
    </w:p>
    <w:p w:rsidR="00D9231C" w:rsidRDefault="00D9231C" w:rsidP="001D4859">
      <w:pPr>
        <w:ind w:firstLine="540"/>
        <w:jc w:val="both"/>
        <w:rPr>
          <w:lang w:val="vi-VN"/>
        </w:rPr>
      </w:pPr>
      <w:r>
        <w:rPr>
          <w:b/>
          <w:bCs/>
        </w:rPr>
        <w:t>2</w:t>
      </w:r>
      <w:r w:rsidRPr="00B5067C">
        <w:rPr>
          <w:b/>
          <w:bCs/>
          <w:lang w:val="vi-VN"/>
        </w:rPr>
        <w:t>.</w:t>
      </w:r>
      <w:r>
        <w:rPr>
          <w:b/>
          <w:bCs/>
        </w:rPr>
        <w:t>Về n</w:t>
      </w:r>
      <w:r w:rsidRPr="00B5067C">
        <w:rPr>
          <w:b/>
          <w:bCs/>
          <w:lang w:val="vi-VN"/>
        </w:rPr>
        <w:t>ăng lực:</w:t>
      </w:r>
      <w:r>
        <w:rPr>
          <w:lang w:val="vi-VN"/>
        </w:rPr>
        <w:t xml:space="preserve"> Nêu cụ thể yêu cầu</w:t>
      </w:r>
      <w:r>
        <w:t xml:space="preserve"> học sinh </w:t>
      </w:r>
      <w:r w:rsidRPr="00F07F5C">
        <w:rPr>
          <w:b/>
          <w:bCs/>
        </w:rPr>
        <w:t>làm được gì</w:t>
      </w:r>
      <w:r>
        <w:rPr>
          <w:lang w:val="vi-VN"/>
        </w:rPr>
        <w:t>(biểu hiện cụ thể của năng lực</w:t>
      </w:r>
      <w:r>
        <w:t xml:space="preserve"> chung và năng lực đặc thù môn học</w:t>
      </w:r>
      <w:r>
        <w:rPr>
          <w:lang w:val="vi-VN"/>
        </w:rPr>
        <w:t xml:space="preserve"> cần phát triển) trong hoạt động học để </w:t>
      </w:r>
      <w:r w:rsidRPr="00F07F5C">
        <w:rPr>
          <w:b/>
          <w:bCs/>
          <w:lang w:val="vi-VN"/>
        </w:rPr>
        <w:t>chiếm lĩnh</w:t>
      </w:r>
      <w:r>
        <w:rPr>
          <w:lang w:val="vi-VN"/>
        </w:rPr>
        <w:t xml:space="preserve"> và </w:t>
      </w:r>
      <w:r w:rsidRPr="00F07F5C">
        <w:rPr>
          <w:b/>
          <w:bCs/>
          <w:lang w:val="vi-VN"/>
        </w:rPr>
        <w:t>vận dụng</w:t>
      </w:r>
      <w:r>
        <w:rPr>
          <w:lang w:val="vi-VN"/>
        </w:rPr>
        <w:t xml:space="preserve"> kiến thức theo yêu cầu cần đạt của chương trình môn học/hoạt động giáo dục.</w:t>
      </w:r>
    </w:p>
    <w:p w:rsidR="00D9231C" w:rsidRDefault="00D9231C" w:rsidP="001D4859">
      <w:pPr>
        <w:ind w:firstLine="540"/>
        <w:jc w:val="both"/>
        <w:rPr>
          <w:lang w:val="vi-VN"/>
        </w:rPr>
      </w:pPr>
      <w:r>
        <w:rPr>
          <w:b/>
          <w:bCs/>
        </w:rPr>
        <w:t>3</w:t>
      </w:r>
      <w:r w:rsidRPr="000D0162">
        <w:rPr>
          <w:b/>
          <w:bCs/>
          <w:lang w:val="vi-VN"/>
        </w:rPr>
        <w:t>.</w:t>
      </w:r>
      <w:r>
        <w:rPr>
          <w:b/>
          <w:bCs/>
        </w:rPr>
        <w:t>Về p</w:t>
      </w:r>
      <w:r w:rsidRPr="000D0162">
        <w:rPr>
          <w:b/>
          <w:bCs/>
          <w:lang w:val="vi-VN"/>
        </w:rPr>
        <w:t>hẩm chất:</w:t>
      </w:r>
      <w:r>
        <w:rPr>
          <w:lang w:val="vi-VN"/>
        </w:rPr>
        <w:t>Nêu cụ thể yêu cầu về hành vi, thái độ (biểu hiện cụ thể của phẩm chất cần phát triển gắn với nội dung bài dạy) của học sinh trong quá trình thực hiện các nhiệm vụ học tập và vận dụng kiến thức vào cuộc sống.</w:t>
      </w:r>
    </w:p>
    <w:p w:rsidR="00D9231C" w:rsidRPr="00481F6B" w:rsidRDefault="00D9231C" w:rsidP="00481F6B">
      <w:pPr>
        <w:snapToGrid w:val="0"/>
        <w:ind w:firstLine="540"/>
        <w:jc w:val="both"/>
        <w:rPr>
          <w:b/>
          <w:bCs/>
          <w:lang w:val="vi-VN"/>
        </w:rPr>
      </w:pPr>
      <w:r w:rsidRPr="00481F6B">
        <w:rPr>
          <w:b/>
          <w:bCs/>
          <w:lang w:val="vi-VN"/>
        </w:rPr>
        <w:t>II. Thiết bị dạy học và học liệu</w:t>
      </w:r>
    </w:p>
    <w:p w:rsidR="00D9231C" w:rsidRPr="00481F6B" w:rsidRDefault="00D9231C" w:rsidP="00481F6B">
      <w:pPr>
        <w:snapToGrid w:val="0"/>
        <w:ind w:firstLine="540"/>
        <w:jc w:val="both"/>
        <w:rPr>
          <w:lang w:val="vi-VN"/>
        </w:rPr>
      </w:pPr>
      <w:r w:rsidRPr="00481F6B">
        <w:rPr>
          <w:lang w:val="vi-VN"/>
        </w:rPr>
        <w:t xml:space="preserve">Nêu cụ thể các thiết bị dạy học và học liệu được sử dụng trong bài dạy để tổ chức cho học sinh hoạt động nhằm đạt được mục </w:t>
      </w:r>
      <w:r w:rsidRPr="00481F6B">
        <w:t>tiêu</w:t>
      </w:r>
      <w:r w:rsidRPr="00481F6B">
        <w:rPr>
          <w:lang w:val="vi-VN"/>
        </w:rPr>
        <w:t>, yêu cầu của bài dạy</w:t>
      </w:r>
      <w:r w:rsidRPr="00481F6B">
        <w:t xml:space="preserve"> (muốn hình thành phẩm chất, năng lực nào thì hoạt động học phải tương ứng và phù hợp)</w:t>
      </w:r>
      <w:r w:rsidRPr="00481F6B">
        <w:rPr>
          <w:lang w:val="vi-VN"/>
        </w:rPr>
        <w:t>.</w:t>
      </w:r>
    </w:p>
    <w:p w:rsidR="00D9231C" w:rsidRPr="00481F6B" w:rsidRDefault="00D9231C" w:rsidP="00481F6B">
      <w:pPr>
        <w:snapToGrid w:val="0"/>
        <w:ind w:firstLine="540"/>
        <w:jc w:val="both"/>
        <w:rPr>
          <w:b/>
          <w:bCs/>
          <w:lang w:val="vi-VN"/>
        </w:rPr>
      </w:pPr>
      <w:r w:rsidRPr="00481F6B">
        <w:rPr>
          <w:b/>
          <w:bCs/>
          <w:lang w:val="vi-VN"/>
        </w:rPr>
        <w:t>III. Tiến trình dạy học</w:t>
      </w:r>
    </w:p>
    <w:p w:rsidR="00D9231C" w:rsidRDefault="00D9231C" w:rsidP="001D4859">
      <w:pPr>
        <w:ind w:firstLine="540"/>
        <w:jc w:val="both"/>
        <w:rPr>
          <w:i/>
          <w:iCs/>
          <w:lang w:val="vi-VN"/>
        </w:rPr>
      </w:pPr>
      <w:r>
        <w:rPr>
          <w:b/>
          <w:bCs/>
          <w:lang w:val="vi-VN"/>
        </w:rPr>
        <w:t>1. Hoạt động 1:</w:t>
      </w:r>
      <w:r w:rsidRPr="005F38B2">
        <w:rPr>
          <w:b/>
          <w:bCs/>
        </w:rPr>
        <w:t>Xác định vấn đề/nhiệm vụ học tập</w:t>
      </w:r>
      <w:r w:rsidRPr="005F38B2">
        <w:rPr>
          <w:b/>
          <w:bCs/>
          <w:lang w:val="vi-VN"/>
        </w:rPr>
        <w:t xml:space="preserve">/Mở đầu </w:t>
      </w:r>
      <w:r w:rsidRPr="009D6740">
        <w:rPr>
          <w:i/>
          <w:iCs/>
          <w:lang w:val="vi-VN"/>
        </w:rPr>
        <w:t>(Ghi rõ tên thể hiện</w:t>
      </w:r>
      <w:r>
        <w:rPr>
          <w:i/>
          <w:iCs/>
          <w:lang w:val="vi-VN"/>
        </w:rPr>
        <w:t xml:space="preserve"> kết quả </w:t>
      </w:r>
      <w:r w:rsidRPr="009D6740">
        <w:rPr>
          <w:i/>
          <w:iCs/>
          <w:lang w:val="vi-VN"/>
        </w:rPr>
        <w:t>hoạt động)</w:t>
      </w:r>
    </w:p>
    <w:p w:rsidR="00D9231C" w:rsidRDefault="00D9231C" w:rsidP="001D4859">
      <w:pPr>
        <w:ind w:firstLine="540"/>
        <w:jc w:val="both"/>
      </w:pPr>
      <w:r w:rsidRPr="00613C62">
        <w:rPr>
          <w:lang w:val="vi-VN"/>
        </w:rPr>
        <w:t xml:space="preserve">a) </w:t>
      </w:r>
      <w:r>
        <w:rPr>
          <w:lang w:val="vi-VN"/>
        </w:rPr>
        <w:t xml:space="preserve">Mục </w:t>
      </w:r>
      <w:r>
        <w:t>tiêu</w:t>
      </w:r>
      <w:r>
        <w:rPr>
          <w:lang w:val="vi-VN"/>
        </w:rPr>
        <w:t xml:space="preserve">: </w:t>
      </w:r>
      <w:r>
        <w:rPr>
          <w:i/>
          <w:iCs/>
        </w:rPr>
        <w:t xml:space="preserve">Nêu mục tiêu giúp </w:t>
      </w:r>
      <w:r w:rsidRPr="00A04682">
        <w:rPr>
          <w:i/>
          <w:iCs/>
        </w:rPr>
        <w:t>học sinh xác định được vấn đề/nhiệm vụcụ thể cần giải quyết trong bài học hoặc xác định rõ cách thức giải quyết vấn đề/thực hiện nhiệm vụ trong các hoạt động tiếp theo của bài học.</w:t>
      </w:r>
    </w:p>
    <w:p w:rsidR="00D9231C" w:rsidRPr="009670F5" w:rsidRDefault="00D9231C" w:rsidP="001D4859">
      <w:pPr>
        <w:ind w:firstLine="540"/>
        <w:jc w:val="both"/>
        <w:rPr>
          <w:i/>
          <w:iCs/>
          <w:lang w:val="vi-VN"/>
        </w:rPr>
      </w:pPr>
      <w:r w:rsidRPr="00431DE8">
        <w:rPr>
          <w:lang w:val="vi-VN"/>
        </w:rPr>
        <w:t xml:space="preserve">b) </w:t>
      </w:r>
      <w:r>
        <w:t>Nội dung</w:t>
      </w:r>
      <w:r w:rsidRPr="00431DE8">
        <w:t xml:space="preserve">: </w:t>
      </w:r>
      <w:r>
        <w:rPr>
          <w:i/>
          <w:iCs/>
        </w:rPr>
        <w:t xml:space="preserve">Nêu rõ nội dung yêu cầu/nhiệm vụ cụ thể mà học sinhphải thực hiện (xử lí tình huống, câu hỏi, bài tập,thí nghiệm, thực hành…) </w:t>
      </w:r>
      <w:r w:rsidRPr="00431DE8">
        <w:rPr>
          <w:i/>
          <w:iCs/>
        </w:rPr>
        <w:t>để xác định vấn đề cần giải quyết/nhiệm vụ học tập cần thực hiện và đề xuất giải pháp giải quyết vấn đề/cách thức thực hiện nhiệm vụ.</w:t>
      </w:r>
    </w:p>
    <w:p w:rsidR="00D9231C" w:rsidRPr="00E97CFC" w:rsidRDefault="00D9231C" w:rsidP="00464788">
      <w:pPr>
        <w:spacing w:line="252" w:lineRule="auto"/>
        <w:ind w:firstLine="539"/>
        <w:jc w:val="both"/>
        <w:rPr>
          <w:i/>
          <w:iCs/>
        </w:rPr>
      </w:pPr>
      <w:r>
        <w:rPr>
          <w:lang w:val="vi-VN"/>
        </w:rPr>
        <w:t>c) Sản phẩm</w:t>
      </w:r>
      <w:r>
        <w:t xml:space="preserve">: </w:t>
      </w:r>
      <w:r>
        <w:rPr>
          <w:i/>
          <w:iCs/>
        </w:rPr>
        <w:t>Trình</w:t>
      </w:r>
      <w:r>
        <w:rPr>
          <w:i/>
          <w:iCs/>
          <w:lang w:val="vi-VN"/>
        </w:rPr>
        <w:t xml:space="preserve"> bày cụ thể</w:t>
      </w:r>
      <w:r>
        <w:rPr>
          <w:i/>
          <w:iCs/>
        </w:rPr>
        <w:t xml:space="preserve"> yêu cầu về nội dung và hình thức của sản phẩm hoạt độngtheo nội dung yêu cầu/nhiệm vụ mà học sinh phải hoàn thành: kết quả xử lí tình huống; đáp án của câu hỏi, bài tập; kết quả thí nghiệm, thực hành; trình bày,mô tả được vấn đề cần giải quyết hoặc nhiệm vụ học tập phải thực hiệntiếp theo và đề xuất giải pháp thực hiện.</w:t>
      </w:r>
    </w:p>
    <w:p w:rsidR="00D9231C" w:rsidRPr="00BA1FCC" w:rsidRDefault="00D9231C" w:rsidP="00464788">
      <w:pPr>
        <w:spacing w:line="252" w:lineRule="auto"/>
        <w:ind w:firstLine="539"/>
        <w:jc w:val="both"/>
        <w:rPr>
          <w:i/>
          <w:iCs/>
        </w:rPr>
      </w:pPr>
      <w:r>
        <w:rPr>
          <w:lang w:val="vi-VN"/>
        </w:rPr>
        <w:t xml:space="preserve">d) </w:t>
      </w:r>
      <w:r>
        <w:t xml:space="preserve">Tổ chứcthực hiện: </w:t>
      </w:r>
      <w:r>
        <w:rPr>
          <w:i/>
          <w:iCs/>
        </w:rPr>
        <w:t>Trình bày cụ thể các bước tổ chức hoạt động học cho học sinh từ chuyển giao nhiệm vụ, theo dõi, hướng dẫn, kiểm tra, đánh giá quá trìnhvà kết quả thực hiện nhiệm vụ thông qua sản phẩm học tập.</w:t>
      </w:r>
    </w:p>
    <w:p w:rsidR="00D9231C" w:rsidRPr="00D64A78" w:rsidRDefault="00D9231C" w:rsidP="00464788">
      <w:pPr>
        <w:spacing w:line="252" w:lineRule="auto"/>
        <w:ind w:firstLine="539"/>
        <w:jc w:val="both"/>
        <w:rPr>
          <w:i/>
          <w:iCs/>
        </w:rPr>
      </w:pPr>
      <w:r>
        <w:rPr>
          <w:b/>
          <w:bCs/>
          <w:lang w:val="vi-VN"/>
        </w:rPr>
        <w:t>2. Hoạt động 2: Hình thành kiến thức mới</w:t>
      </w:r>
      <w:r>
        <w:rPr>
          <w:b/>
          <w:bCs/>
        </w:rPr>
        <w:t>/giải quyết vấn đề/</w:t>
      </w:r>
      <w:r>
        <w:rPr>
          <w:b/>
          <w:bCs/>
          <w:lang w:val="vi-VN"/>
        </w:rPr>
        <w:t xml:space="preserve">thực thi nhiệm </w:t>
      </w:r>
      <w:r w:rsidRPr="00D64A78">
        <w:rPr>
          <w:b/>
          <w:bCs/>
          <w:lang w:val="vi-VN"/>
        </w:rPr>
        <w:t>vụ đặt ratừ Hoạt động 1</w:t>
      </w:r>
      <w:r w:rsidRPr="009D6740">
        <w:rPr>
          <w:i/>
          <w:iCs/>
          <w:lang w:val="vi-VN"/>
        </w:rPr>
        <w:t xml:space="preserve">(Ghi rõ tên thể hiện </w:t>
      </w:r>
      <w:r>
        <w:rPr>
          <w:i/>
          <w:iCs/>
          <w:lang w:val="vi-VN"/>
        </w:rPr>
        <w:t xml:space="preserve">kết quả </w:t>
      </w:r>
      <w:r w:rsidRPr="009D6740">
        <w:rPr>
          <w:i/>
          <w:iCs/>
          <w:lang w:val="vi-VN"/>
        </w:rPr>
        <w:t>hoạt động)</w:t>
      </w:r>
      <w:r>
        <w:rPr>
          <w:i/>
          <w:iCs/>
        </w:rPr>
        <w:t>.</w:t>
      </w:r>
    </w:p>
    <w:p w:rsidR="00D9231C" w:rsidRPr="007E0534" w:rsidRDefault="00D9231C" w:rsidP="00464788">
      <w:pPr>
        <w:spacing w:line="252" w:lineRule="auto"/>
        <w:ind w:firstLine="539"/>
        <w:jc w:val="both"/>
        <w:rPr>
          <w:i/>
          <w:iCs/>
          <w:lang w:val="vi-VN"/>
        </w:rPr>
      </w:pPr>
      <w:r w:rsidRPr="00613C62">
        <w:rPr>
          <w:lang w:val="vi-VN"/>
        </w:rPr>
        <w:t xml:space="preserve">a) </w:t>
      </w:r>
      <w:r>
        <w:rPr>
          <w:lang w:val="vi-VN"/>
        </w:rPr>
        <w:t xml:space="preserve">Mục </w:t>
      </w:r>
      <w:r>
        <w:t>tiêu</w:t>
      </w:r>
      <w:r>
        <w:rPr>
          <w:lang w:val="vi-VN"/>
        </w:rPr>
        <w:t xml:space="preserve">: </w:t>
      </w:r>
      <w:r>
        <w:rPr>
          <w:i/>
          <w:iCs/>
        </w:rPr>
        <w:t>Nêu mục tiêu giúp h</w:t>
      </w:r>
      <w:r w:rsidRPr="007E0534">
        <w:rPr>
          <w:i/>
          <w:iCs/>
          <w:lang w:val="vi-VN"/>
        </w:rPr>
        <w:t>ọc sinh thực hiệnnhiệm vụ</w:t>
      </w:r>
      <w:r>
        <w:rPr>
          <w:i/>
          <w:iCs/>
        </w:rPr>
        <w:t xml:space="preserve"> học tập đểchiếm lĩnh kiến thức mới/giải quyết vấn đề</w:t>
      </w:r>
      <w:r w:rsidRPr="007E0534">
        <w:rPr>
          <w:i/>
          <w:iCs/>
          <w:lang w:val="vi-VN"/>
        </w:rPr>
        <w:t>/</w:t>
      </w:r>
      <w:r>
        <w:rPr>
          <w:i/>
          <w:iCs/>
        </w:rPr>
        <w:t>thực hiện nhiệm vụ</w:t>
      </w:r>
      <w:r w:rsidRPr="007E0534">
        <w:rPr>
          <w:i/>
          <w:iCs/>
          <w:lang w:val="vi-VN"/>
        </w:rPr>
        <w:t xml:space="preserve"> đặt ra từ Hoạt động 1</w:t>
      </w:r>
      <w:r>
        <w:rPr>
          <w:i/>
          <w:iCs/>
        </w:rPr>
        <w:t>.</w:t>
      </w:r>
    </w:p>
    <w:p w:rsidR="00D9231C" w:rsidRPr="00564735" w:rsidRDefault="00D9231C" w:rsidP="00464788">
      <w:pPr>
        <w:spacing w:line="252" w:lineRule="auto"/>
        <w:ind w:firstLine="539"/>
        <w:jc w:val="both"/>
        <w:rPr>
          <w:i/>
          <w:iCs/>
        </w:rPr>
      </w:pPr>
      <w:r>
        <w:rPr>
          <w:lang w:val="vi-VN"/>
        </w:rPr>
        <w:t>b)</w:t>
      </w:r>
      <w:r>
        <w:t>Nội dung</w:t>
      </w:r>
      <w:r w:rsidRPr="00340218">
        <w:t>:</w:t>
      </w:r>
      <w:r>
        <w:rPr>
          <w:i/>
          <w:iCs/>
        </w:rPr>
        <w:t>Nêu rõ nội dung yêu cầu/nhiệm vụ cụ thể</w:t>
      </w:r>
      <w:r w:rsidRPr="00340218">
        <w:rPr>
          <w:i/>
          <w:iCs/>
        </w:rPr>
        <w:t xml:space="preserve">của học sinh </w:t>
      </w:r>
      <w:r>
        <w:rPr>
          <w:i/>
          <w:iCs/>
        </w:rPr>
        <w:t xml:space="preserve">làm việc </w:t>
      </w:r>
      <w:r w:rsidRPr="00340218">
        <w:rPr>
          <w:i/>
          <w:iCs/>
        </w:rPr>
        <w:t>với sách giáo khoa, thiết bị dạy học, học liệu cụ thể (đọc/xem/nghe/nói/làm)để chiếm</w:t>
      </w:r>
      <w:r w:rsidRPr="00340218">
        <w:rPr>
          <w:i/>
          <w:iCs/>
          <w:lang w:val="vi-VN"/>
        </w:rPr>
        <w:t xml:space="preserve"> lĩnh</w:t>
      </w:r>
      <w:r w:rsidRPr="00340218">
        <w:rPr>
          <w:i/>
          <w:iCs/>
        </w:rPr>
        <w:t>/vận dụng kiến thức để giải quyết vấn đề/nhiệm vụ học tập đã đặt ra từ Hoạt động 1.</w:t>
      </w:r>
    </w:p>
    <w:p w:rsidR="00D9231C" w:rsidRPr="00C93934" w:rsidRDefault="00D9231C" w:rsidP="00464788">
      <w:pPr>
        <w:spacing w:line="252" w:lineRule="auto"/>
        <w:ind w:firstLine="539"/>
        <w:jc w:val="both"/>
        <w:rPr>
          <w:i/>
          <w:iCs/>
        </w:rPr>
      </w:pPr>
      <w:r>
        <w:rPr>
          <w:lang w:val="vi-VN"/>
        </w:rPr>
        <w:t>c) Sản phẩm</w:t>
      </w:r>
      <w:r>
        <w:t>:</w:t>
      </w:r>
      <w:r>
        <w:rPr>
          <w:i/>
          <w:iCs/>
        </w:rPr>
        <w:t xml:space="preserve"> Trình bày cụ thể về kiến thức mới</w:t>
      </w:r>
      <w:r>
        <w:rPr>
          <w:i/>
          <w:iCs/>
          <w:lang w:val="vi-VN"/>
        </w:rPr>
        <w:t>/</w:t>
      </w:r>
      <w:r>
        <w:rPr>
          <w:i/>
          <w:iCs/>
        </w:rPr>
        <w:t>kết quả giải quyết vấn đề/thực hiện nhiệm vụ học tập mà học sinh cầnviết</w:t>
      </w:r>
      <w:r>
        <w:rPr>
          <w:i/>
          <w:iCs/>
          <w:lang w:val="vi-VN"/>
        </w:rPr>
        <w:t xml:space="preserve"> ra</w:t>
      </w:r>
      <w:r>
        <w:rPr>
          <w:i/>
          <w:iCs/>
        </w:rPr>
        <w:t>, trình bày được.</w:t>
      </w:r>
    </w:p>
    <w:p w:rsidR="00D9231C" w:rsidRPr="002D56AA" w:rsidRDefault="00D9231C" w:rsidP="00464788">
      <w:pPr>
        <w:spacing w:line="252" w:lineRule="auto"/>
        <w:ind w:firstLine="539"/>
        <w:jc w:val="both"/>
        <w:rPr>
          <w:i/>
          <w:iCs/>
        </w:rPr>
      </w:pPr>
      <w:r>
        <w:rPr>
          <w:lang w:val="vi-VN"/>
        </w:rPr>
        <w:t xml:space="preserve">d) </w:t>
      </w:r>
      <w:r>
        <w:t>Tổ chức</w:t>
      </w:r>
      <w:r>
        <w:rPr>
          <w:lang w:val="vi-VN"/>
        </w:rPr>
        <w:t xml:space="preserve"> thực hiện</w:t>
      </w:r>
      <w:r>
        <w:t xml:space="preserve">: </w:t>
      </w:r>
      <w:r>
        <w:rPr>
          <w:i/>
          <w:iCs/>
        </w:rPr>
        <w:t>Hướng dẫn, hỗ trợ, kiểm tra, đánh giá quá trình và kết quả thực hiện hoạt động của học sinh.</w:t>
      </w:r>
    </w:p>
    <w:p w:rsidR="00D9231C" w:rsidRDefault="00D9231C" w:rsidP="00464788">
      <w:pPr>
        <w:spacing w:line="252" w:lineRule="auto"/>
        <w:ind w:firstLine="539"/>
        <w:jc w:val="both"/>
        <w:rPr>
          <w:i/>
          <w:iCs/>
          <w:lang w:val="vi-VN"/>
        </w:rPr>
      </w:pPr>
      <w:r>
        <w:rPr>
          <w:b/>
          <w:bCs/>
          <w:lang w:val="vi-VN"/>
        </w:rPr>
        <w:t>3. Hoạt động 3: Luyện tập</w:t>
      </w:r>
    </w:p>
    <w:p w:rsidR="00D9231C" w:rsidRDefault="00D9231C" w:rsidP="00464788">
      <w:pPr>
        <w:spacing w:line="252" w:lineRule="auto"/>
        <w:ind w:firstLine="539"/>
        <w:jc w:val="both"/>
        <w:rPr>
          <w:lang w:val="vi-VN"/>
        </w:rPr>
      </w:pPr>
      <w:r w:rsidRPr="00613C62">
        <w:rPr>
          <w:lang w:val="vi-VN"/>
        </w:rPr>
        <w:t xml:space="preserve">a) </w:t>
      </w:r>
      <w:r>
        <w:rPr>
          <w:lang w:val="vi-VN"/>
        </w:rPr>
        <w:t xml:space="preserve">Mục </w:t>
      </w:r>
      <w:r>
        <w:t>tiêu</w:t>
      </w:r>
      <w:r>
        <w:rPr>
          <w:lang w:val="vi-VN"/>
        </w:rPr>
        <w:t xml:space="preserve">: </w:t>
      </w:r>
      <w:r>
        <w:rPr>
          <w:i/>
          <w:iCs/>
        </w:rPr>
        <w:t>Nêu rõ mục tiêu vận dụng kiến thức đã học và yêu cầuphát triển các kĩ năng vận dụng kiến thức cho học sinh</w:t>
      </w:r>
      <w:r w:rsidRPr="00633CED">
        <w:rPr>
          <w:i/>
          <w:iCs/>
          <w:lang w:val="vi-VN"/>
        </w:rPr>
        <w:t>.</w:t>
      </w:r>
    </w:p>
    <w:p w:rsidR="00D9231C" w:rsidRPr="00B16DF0" w:rsidRDefault="00D9231C" w:rsidP="00464788">
      <w:pPr>
        <w:spacing w:line="252" w:lineRule="auto"/>
        <w:ind w:firstLine="539"/>
        <w:jc w:val="both"/>
        <w:rPr>
          <w:i/>
          <w:iCs/>
        </w:rPr>
      </w:pPr>
      <w:r w:rsidRPr="00340218">
        <w:rPr>
          <w:lang w:val="vi-VN"/>
        </w:rPr>
        <w:t xml:space="preserve">b) </w:t>
      </w:r>
      <w:r>
        <w:t>Nội dung</w:t>
      </w:r>
      <w:r w:rsidRPr="00340218">
        <w:t xml:space="preserve">: </w:t>
      </w:r>
      <w:r>
        <w:rPr>
          <w:i/>
          <w:iCs/>
        </w:rPr>
        <w:t xml:space="preserve">Nêu rõ nội dung cụ thểcủa </w:t>
      </w:r>
      <w:r w:rsidRPr="00340218">
        <w:rPr>
          <w:i/>
          <w:iCs/>
        </w:rPr>
        <w:t>hệ thống câu hỏi, bài tập</w:t>
      </w:r>
      <w:r>
        <w:rPr>
          <w:i/>
          <w:iCs/>
        </w:rPr>
        <w:t>,</w:t>
      </w:r>
      <w:r w:rsidRPr="00340218">
        <w:rPr>
          <w:i/>
          <w:iCs/>
        </w:rPr>
        <w:t>bài thực hành, thí nghiệm giao cho học sinh thực hiện.</w:t>
      </w:r>
    </w:p>
    <w:p w:rsidR="00D9231C" w:rsidRPr="00B16DF0" w:rsidRDefault="00D9231C" w:rsidP="00464788">
      <w:pPr>
        <w:spacing w:line="252" w:lineRule="auto"/>
        <w:ind w:firstLine="539"/>
        <w:jc w:val="both"/>
        <w:rPr>
          <w:i/>
          <w:iCs/>
        </w:rPr>
      </w:pPr>
      <w:r>
        <w:rPr>
          <w:lang w:val="vi-VN"/>
        </w:rPr>
        <w:t>c) Sản phẩm</w:t>
      </w:r>
      <w:r>
        <w:t xml:space="preserve">: </w:t>
      </w:r>
      <w:r>
        <w:rPr>
          <w:i/>
          <w:iCs/>
        </w:rPr>
        <w:t>Đáp án, lời giải của các câu hỏi, bài tập; các bài thực hành, thí nghiệm do học sinh thực hiện, viết báo cáo, thuyết trình.</w:t>
      </w:r>
    </w:p>
    <w:p w:rsidR="00D9231C" w:rsidRPr="00881CE9" w:rsidRDefault="00D9231C" w:rsidP="00464788">
      <w:pPr>
        <w:spacing w:line="252" w:lineRule="auto"/>
        <w:ind w:firstLine="539"/>
        <w:jc w:val="both"/>
        <w:rPr>
          <w:i/>
          <w:iCs/>
        </w:rPr>
      </w:pPr>
      <w:r>
        <w:rPr>
          <w:lang w:val="vi-VN"/>
        </w:rPr>
        <w:t xml:space="preserve">d) </w:t>
      </w:r>
      <w:r>
        <w:t>Tổ chức</w:t>
      </w:r>
      <w:r>
        <w:rPr>
          <w:lang w:val="vi-VN"/>
        </w:rPr>
        <w:t xml:space="preserve"> thực hiện</w:t>
      </w:r>
      <w:r>
        <w:t xml:space="preserve">: </w:t>
      </w:r>
      <w:r>
        <w:rPr>
          <w:i/>
          <w:iCs/>
        </w:rPr>
        <w:t>Nêu rõ cách thức giao nhiệm vụ cho học sinh; hướng dẫn hỗ trợ học sinh thực hiện; kiểm tra, đánh giá kết quả thực hiện.</w:t>
      </w:r>
    </w:p>
    <w:p w:rsidR="00D9231C" w:rsidRDefault="00D9231C" w:rsidP="00464788">
      <w:pPr>
        <w:spacing w:line="252" w:lineRule="auto"/>
        <w:ind w:firstLine="539"/>
        <w:jc w:val="both"/>
        <w:rPr>
          <w:i/>
          <w:iCs/>
          <w:lang w:val="vi-VN"/>
        </w:rPr>
      </w:pPr>
      <w:r>
        <w:rPr>
          <w:b/>
          <w:bCs/>
          <w:lang w:val="vi-VN"/>
        </w:rPr>
        <w:t>4. Hoạt động 4: Vận dụng</w:t>
      </w:r>
    </w:p>
    <w:p w:rsidR="00D9231C" w:rsidRPr="0062237E" w:rsidRDefault="00D9231C" w:rsidP="00464788">
      <w:pPr>
        <w:spacing w:line="252" w:lineRule="auto"/>
        <w:ind w:firstLine="539"/>
        <w:jc w:val="both"/>
        <w:rPr>
          <w:i/>
          <w:iCs/>
        </w:rPr>
      </w:pPr>
      <w:r w:rsidRPr="00613C62">
        <w:rPr>
          <w:lang w:val="vi-VN"/>
        </w:rPr>
        <w:t xml:space="preserve">a) </w:t>
      </w:r>
      <w:r>
        <w:rPr>
          <w:lang w:val="vi-VN"/>
        </w:rPr>
        <w:t xml:space="preserve">Mục </w:t>
      </w:r>
      <w:r>
        <w:t>tiêu</w:t>
      </w:r>
      <w:r>
        <w:rPr>
          <w:lang w:val="vi-VN"/>
        </w:rPr>
        <w:t xml:space="preserve">: </w:t>
      </w:r>
      <w:r>
        <w:rPr>
          <w:i/>
          <w:iCs/>
        </w:rPr>
        <w:t>Nêu rõ mục tiêu phát triển năng lực của h</w:t>
      </w:r>
      <w:r w:rsidRPr="004360D4">
        <w:rPr>
          <w:i/>
          <w:iCs/>
          <w:lang w:val="vi-VN"/>
        </w:rPr>
        <w:t xml:space="preserve">ọc sinh </w:t>
      </w:r>
      <w:r>
        <w:rPr>
          <w:i/>
          <w:iCs/>
        </w:rPr>
        <w:t xml:space="preserve">thông qua nhiệm vụ/yêu cầu </w:t>
      </w:r>
      <w:r w:rsidRPr="004360D4">
        <w:rPr>
          <w:i/>
          <w:iCs/>
          <w:lang w:val="vi-VN"/>
        </w:rPr>
        <w:t>vận dụng kiến thức, kĩ năng</w:t>
      </w:r>
      <w:r>
        <w:rPr>
          <w:i/>
          <w:iCs/>
        </w:rPr>
        <w:t xml:space="preserve"> vào thực tiễn (theo từng bài hoặc nhóm bài có nội dung phù hợp).</w:t>
      </w:r>
    </w:p>
    <w:p w:rsidR="00D9231C" w:rsidRPr="000F722E" w:rsidRDefault="00D9231C" w:rsidP="00464788">
      <w:pPr>
        <w:spacing w:line="252" w:lineRule="auto"/>
        <w:ind w:firstLine="539"/>
        <w:jc w:val="both"/>
        <w:rPr>
          <w:spacing w:val="-4"/>
        </w:rPr>
      </w:pPr>
      <w:r w:rsidRPr="000F722E">
        <w:rPr>
          <w:spacing w:val="-4"/>
          <w:lang w:val="vi-VN"/>
        </w:rPr>
        <w:t xml:space="preserve">b) </w:t>
      </w:r>
      <w:r w:rsidRPr="000F722E">
        <w:rPr>
          <w:spacing w:val="-4"/>
        </w:rPr>
        <w:t>Nội dung</w:t>
      </w:r>
      <w:r w:rsidRPr="000F722E">
        <w:rPr>
          <w:spacing w:val="-4"/>
          <w:lang w:val="vi-VN"/>
        </w:rPr>
        <w:t xml:space="preserve">: </w:t>
      </w:r>
      <w:r w:rsidRPr="000F722E">
        <w:rPr>
          <w:i/>
          <w:iCs/>
          <w:spacing w:val="-4"/>
        </w:rPr>
        <w:t>Mô tả rõ y</w:t>
      </w:r>
      <w:r w:rsidRPr="000F722E">
        <w:rPr>
          <w:i/>
          <w:iCs/>
          <w:spacing w:val="-4"/>
          <w:lang w:val="vi-VN"/>
        </w:rPr>
        <w:t>êu cầu học sinh phát hiện/đề xuất các vấn đề/tình huống trong thực tiễn gắn với nội dung bài học và vận dụng kiến thức mới học để giải quyết</w:t>
      </w:r>
      <w:r w:rsidRPr="000F722E">
        <w:rPr>
          <w:i/>
          <w:iCs/>
          <w:spacing w:val="-4"/>
        </w:rPr>
        <w:t>.</w:t>
      </w:r>
    </w:p>
    <w:p w:rsidR="00D9231C" w:rsidRPr="0062237E" w:rsidRDefault="00D9231C" w:rsidP="00464788">
      <w:pPr>
        <w:spacing w:line="252" w:lineRule="auto"/>
        <w:ind w:firstLine="539"/>
        <w:jc w:val="both"/>
        <w:rPr>
          <w:i/>
          <w:iCs/>
          <w:lang w:val="vi-VN"/>
        </w:rPr>
      </w:pPr>
      <w:r>
        <w:rPr>
          <w:lang w:val="vi-VN"/>
        </w:rPr>
        <w:t>c) Sản phẩm:</w:t>
      </w:r>
      <w:r w:rsidRPr="0062237E">
        <w:rPr>
          <w:i/>
          <w:iCs/>
          <w:lang w:val="vi-VN"/>
        </w:rPr>
        <w:t xml:space="preserve">Nêu rõ yêu cầu </w:t>
      </w:r>
      <w:r>
        <w:rPr>
          <w:i/>
          <w:iCs/>
        </w:rPr>
        <w:t>về nội dung và hình thức báo cáo phát hiện và giải quyết tình huống/vấn đề trong thực tiễn</w:t>
      </w:r>
      <w:r w:rsidRPr="0062237E">
        <w:rPr>
          <w:i/>
          <w:iCs/>
          <w:lang w:val="vi-VN"/>
        </w:rPr>
        <w:t>.</w:t>
      </w:r>
    </w:p>
    <w:p w:rsidR="00D9231C" w:rsidRPr="00C23278" w:rsidRDefault="00D9231C" w:rsidP="00464788">
      <w:pPr>
        <w:spacing w:line="252" w:lineRule="auto"/>
        <w:ind w:firstLine="539"/>
        <w:jc w:val="both"/>
        <w:rPr>
          <w:i/>
          <w:iCs/>
          <w:lang w:val="vi-VN"/>
        </w:rPr>
      </w:pPr>
      <w:r>
        <w:rPr>
          <w:lang w:val="vi-VN"/>
        </w:rPr>
        <w:t xml:space="preserve">d) Tổ chức thực hiện: </w:t>
      </w:r>
      <w:r w:rsidRPr="00C23278">
        <w:rPr>
          <w:i/>
          <w:iCs/>
          <w:lang w:val="vi-VN"/>
        </w:rPr>
        <w:t xml:space="preserve">Giao cho học sinh thực hiện </w:t>
      </w:r>
      <w:r>
        <w:rPr>
          <w:i/>
          <w:iCs/>
          <w:lang w:val="vi-VN"/>
        </w:rPr>
        <w:t xml:space="preserve">ngoài giờ học trên lớp </w:t>
      </w:r>
      <w:r w:rsidRPr="00C23278">
        <w:rPr>
          <w:i/>
          <w:iCs/>
          <w:lang w:val="vi-VN"/>
        </w:rPr>
        <w:t>và nộp báo cáo để trao đổi, chia sẻ và đánh giá vào các thời điểm phù hợp trong kế hoạch giáo dục môn học/hoạt động giáo dục của giáo viên.</w:t>
      </w:r>
    </w:p>
    <w:p w:rsidR="00D9231C" w:rsidRDefault="00D9231C" w:rsidP="001D4859">
      <w:pPr>
        <w:ind w:firstLine="540"/>
        <w:jc w:val="both"/>
        <w:rPr>
          <w:lang w:val="vi-VN"/>
        </w:rPr>
      </w:pPr>
      <w:r>
        <w:rPr>
          <w:b/>
          <w:bCs/>
        </w:rPr>
        <w:t>Ghi chú</w:t>
      </w:r>
      <w:r>
        <w:rPr>
          <w:lang w:val="vi-VN"/>
        </w:rPr>
        <w:t>:</w:t>
      </w:r>
    </w:p>
    <w:p w:rsidR="00D9231C" w:rsidRPr="00F945CD" w:rsidRDefault="00D9231C" w:rsidP="001D4859">
      <w:pPr>
        <w:ind w:firstLine="540"/>
        <w:jc w:val="both"/>
        <w:rPr>
          <w:lang w:val="vi-VN"/>
        </w:rPr>
      </w:pPr>
      <w:r>
        <w:t>1.</w:t>
      </w:r>
      <w:r w:rsidRPr="0056645F">
        <w:t xml:space="preserve">Mỗi bài dạy </w:t>
      </w:r>
      <w:r>
        <w:t>có</w:t>
      </w:r>
      <w:r>
        <w:rPr>
          <w:lang w:val="vi-VN"/>
        </w:rPr>
        <w:t xml:space="preserve"> thể được </w:t>
      </w:r>
      <w:r w:rsidRPr="0056645F">
        <w:t>thực hiện trong nhiều tiết học</w:t>
      </w:r>
      <w:r>
        <w:rPr>
          <w:lang w:val="vi-VN"/>
        </w:rPr>
        <w:t>,</w:t>
      </w:r>
      <w:r>
        <w:t xml:space="preserve"> bảo đảm đủ thời gian dành cho mỗi hoạt động để học sinh thực hiện hiệu quả. Hệ thống câu hỏi, bài tập luyện tập cần bảo đảm yêu cầu tối thiểu về số lượng và đủ về thểloại theo yêu cầu phát triển các kĩ năng. Hoạt động vận dụng được</w:t>
      </w:r>
      <w:r>
        <w:rPr>
          <w:lang w:val="vi-VN"/>
        </w:rPr>
        <w:t xml:space="preserve"> thực hiện đối với những bài</w:t>
      </w:r>
      <w:r>
        <w:t xml:space="preserve"> hoặc nhóm bài có nội dung </w:t>
      </w:r>
      <w:r>
        <w:rPr>
          <w:lang w:val="vi-VN"/>
        </w:rPr>
        <w:t>phù hợp và</w:t>
      </w:r>
      <w:r>
        <w:t>chủ yếu được giao cho học sinh thực hiện ở ngoài lớp học.</w:t>
      </w:r>
    </w:p>
    <w:p w:rsidR="00D9231C" w:rsidRDefault="00D9231C" w:rsidP="001D4859">
      <w:pPr>
        <w:ind w:firstLine="540"/>
        <w:jc w:val="both"/>
        <w:rPr>
          <w:lang w:val="vi-VN"/>
        </w:rPr>
      </w:pPr>
      <w:r>
        <w:t xml:space="preserve">2. </w:t>
      </w:r>
      <w:r>
        <w:rPr>
          <w:lang w:val="vi-VN"/>
        </w:rPr>
        <w:t xml:space="preserve">Trong Kế hoạch bài dạy không cần nêu cụ thể lời nói của giáo viên, học sinh mà tập trung mô tả rõ hoạt động cụ thể của giáo viên: giáo viên giao nhiệm vụ/yêu cầu/quan sát/theo dõi/hướng dẫn/nhận xét/gợi ý/kiểm tra/đánh giá; học sinh </w:t>
      </w:r>
      <w:r>
        <w:t>thực hiện/</w:t>
      </w:r>
      <w:r>
        <w:rPr>
          <w:lang w:val="vi-VN"/>
        </w:rPr>
        <w:t>đọc/nghe/nhìn/viết/trình bày/báo cáo/thí nghiệm/thực hành/.</w:t>
      </w:r>
    </w:p>
    <w:p w:rsidR="00D9231C" w:rsidRPr="00D763DF" w:rsidRDefault="00D9231C" w:rsidP="00CD52EC">
      <w:pPr>
        <w:ind w:firstLine="567"/>
        <w:jc w:val="both"/>
        <w:rPr>
          <w:lang w:val="vi-VN"/>
        </w:rPr>
      </w:pPr>
      <w:r w:rsidRPr="00D763DF">
        <w:rPr>
          <w:lang w:val="vi-VN"/>
        </w:rPr>
        <w:t xml:space="preserve">3. Việc kiểm tra, đánh giá thường xuyên được thực hiện trong quá trình tổ chức các hoạt động học và được thiết kế trong Kế hoạch bài dạy thông qua các hình thức: hỏi - đáp, viết, thực hành, thí nghiệm, thuyết trình, sản phẩm học tập. Đối với mỗi hình thức, khi đánh giá bằng điểm số phải thông báo trước cho học sinh về các tiêu chí đánh giá và định hướng cho học sinh tự học; chú trọng đánh giá bằng nhận xét </w:t>
      </w:r>
      <w:r w:rsidRPr="00D763DF">
        <w:t>quá trình</w:t>
      </w:r>
      <w:r w:rsidRPr="00D763DF">
        <w:rPr>
          <w:lang w:val="vi-VN"/>
        </w:rPr>
        <w:t xml:space="preserve"> và kết quả thực hiện của học sinh theo yêu cầu của câu hỏi, bài tập, bài thực hành, thí nghiệm, thuyết trình, sản phẩm học tập đã được nêu cụ thể trong Kế hoạch bài dạy.</w:t>
      </w:r>
    </w:p>
    <w:p w:rsidR="00D9231C" w:rsidRPr="00C52DE3" w:rsidRDefault="00D9231C" w:rsidP="001D4859">
      <w:pPr>
        <w:ind w:firstLine="540"/>
        <w:jc w:val="both"/>
        <w:rPr>
          <w:lang w:val="vi-VN"/>
        </w:rPr>
      </w:pPr>
      <w:r>
        <w:rPr>
          <w:lang w:val="vi-VN"/>
        </w:rPr>
        <w:t>4</w:t>
      </w:r>
      <w:r>
        <w:t>. Các bước tổ chức thực hiện</w:t>
      </w:r>
      <w:r>
        <w:rPr>
          <w:lang w:val="vi-VN"/>
        </w:rPr>
        <w:t xml:space="preserve"> một hoạt động học</w:t>
      </w:r>
    </w:p>
    <w:p w:rsidR="00D9231C" w:rsidRDefault="00D9231C" w:rsidP="001D4859">
      <w:pPr>
        <w:ind w:firstLine="540"/>
        <w:jc w:val="both"/>
        <w:rPr>
          <w:lang w:val="vi-VN"/>
        </w:rPr>
      </w:pPr>
      <w:r>
        <w:rPr>
          <w:lang w:val="vi-VN"/>
        </w:rPr>
        <w:t xml:space="preserve">- </w:t>
      </w:r>
      <w:r>
        <w:t>G</w:t>
      </w:r>
      <w:r>
        <w:rPr>
          <w:lang w:val="vi-VN"/>
        </w:rPr>
        <w:t>iao nhiệm vụ</w:t>
      </w:r>
      <w:r>
        <w:t xml:space="preserve"> học tập</w:t>
      </w:r>
      <w:r>
        <w:rPr>
          <w:lang w:val="vi-VN"/>
        </w:rPr>
        <w:t xml:space="preserve">: Trình bày cụ thể </w:t>
      </w:r>
      <w:r>
        <w:t xml:space="preserve">nội dung </w:t>
      </w:r>
      <w:r>
        <w:rPr>
          <w:lang w:val="vi-VN"/>
        </w:rPr>
        <w:t xml:space="preserve">nhiệm vụ </w:t>
      </w:r>
      <w:r>
        <w:t xml:space="preserve">được </w:t>
      </w:r>
      <w:r>
        <w:rPr>
          <w:lang w:val="vi-VN"/>
        </w:rPr>
        <w:t>giao cho học sinh (đọc/nghe/nhìn/làm) với thiết bị dạy học/học liệu cụ thể để tất cả học sinh đều hiểu rõ nhiệm vụ phải thực hiện.</w:t>
      </w:r>
    </w:p>
    <w:p w:rsidR="00D9231C" w:rsidRDefault="00D9231C" w:rsidP="001D4859">
      <w:pPr>
        <w:ind w:firstLine="540"/>
        <w:jc w:val="both"/>
        <w:rPr>
          <w:lang w:val="vi-VN"/>
        </w:rPr>
      </w:pPr>
      <w:r>
        <w:rPr>
          <w:lang w:val="vi-VN"/>
        </w:rPr>
        <w:t>- Thực hiện nhiệm vụ (học sinh thực hiện</w:t>
      </w:r>
      <w:r>
        <w:t xml:space="preserve">; </w:t>
      </w:r>
      <w:r>
        <w:rPr>
          <w:lang w:val="vi-VN"/>
        </w:rPr>
        <w:t>giáo viên theo dõi, hỗ trợ): Trình bày cụ thể nhiệm vụ học sinh</w:t>
      </w:r>
      <w:r>
        <w:t xml:space="preserve"> phải</w:t>
      </w:r>
      <w:r>
        <w:rPr>
          <w:lang w:val="vi-VN"/>
        </w:rPr>
        <w:t xml:space="preserve"> thực hiện (đọc/nghe/nhìn/làm) theo yêu cầu của giáo viên; dự kiến những khó khăn mà học sinh có thể gặp phải kèm theo biện pháp hỗ trợ; dự kiến các mức độ </w:t>
      </w:r>
      <w:r>
        <w:t xml:space="preserve">cần phải </w:t>
      </w:r>
      <w:r>
        <w:rPr>
          <w:lang w:val="vi-VN"/>
        </w:rPr>
        <w:t>hoàn thành nhiệm vụ theo yêu cầu.</w:t>
      </w:r>
    </w:p>
    <w:p w:rsidR="00D9231C" w:rsidRDefault="00D9231C" w:rsidP="001D4859">
      <w:pPr>
        <w:ind w:firstLine="540"/>
        <w:jc w:val="both"/>
        <w:rPr>
          <w:lang w:val="vi-VN"/>
        </w:rPr>
      </w:pPr>
      <w:r>
        <w:rPr>
          <w:lang w:val="vi-VN"/>
        </w:rPr>
        <w:t xml:space="preserve">- Báo cáo, thảo luận (giáo viên tổ chức, điều hành; học sinh báo cáo, thảo luận): Trình bày cụ thể </w:t>
      </w:r>
      <w:r>
        <w:t xml:space="preserve">giải pháp sư phạm trong việc </w:t>
      </w:r>
      <w:r>
        <w:rPr>
          <w:lang w:val="vi-VN"/>
        </w:rPr>
        <w:t xml:space="preserve">lựa chọn các nhóm học sinh báo cáo và cách thức </w:t>
      </w:r>
      <w:r>
        <w:t xml:space="preserve">tổ chức </w:t>
      </w:r>
      <w:r>
        <w:rPr>
          <w:lang w:val="vi-VN"/>
        </w:rPr>
        <w:t xml:space="preserve">cho học sinh báo cáo (có thể chỉ </w:t>
      </w:r>
      <w:r>
        <w:t>chọn một số</w:t>
      </w:r>
      <w:r>
        <w:rPr>
          <w:lang w:val="vi-VN"/>
        </w:rPr>
        <w:t xml:space="preserve"> nhóm</w:t>
      </w:r>
      <w:r>
        <w:t xml:space="preserve"> trình bày/báo cáo theo giải pháp sư phạm của giáo viên)</w:t>
      </w:r>
      <w:r>
        <w:rPr>
          <w:lang w:val="vi-VN"/>
        </w:rPr>
        <w:t>.</w:t>
      </w:r>
    </w:p>
    <w:p w:rsidR="00D9231C" w:rsidRDefault="00D9231C" w:rsidP="001D4859">
      <w:pPr>
        <w:ind w:firstLine="540"/>
        <w:jc w:val="both"/>
        <w:rPr>
          <w:lang w:val="vi-VN"/>
        </w:rPr>
      </w:pPr>
      <w:r>
        <w:rPr>
          <w:lang w:val="vi-VN"/>
        </w:rPr>
        <w:t xml:space="preserve">- Kết luận, nhận định: </w:t>
      </w:r>
      <w:r>
        <w:t>Phân tích cụ thể về</w:t>
      </w:r>
      <w:r>
        <w:rPr>
          <w:lang w:val="vi-VN"/>
        </w:rPr>
        <w:t xml:space="preserve"> sản phẩm học tập mà học sinh phải hoàn thành theo yêu cầu (làm căn cứ để nhận xét, đánh giá các mức độ hoàn thành của học sinh trên thực tế tổ chức dạy học)</w:t>
      </w:r>
      <w:r>
        <w:t xml:space="preserve">; </w:t>
      </w:r>
      <w:r>
        <w:rPr>
          <w:lang w:val="vi-VN"/>
        </w:rPr>
        <w:t xml:space="preserve">làm rõ những nội dung/yêu cầu </w:t>
      </w:r>
      <w:r>
        <w:t>về kiến thức, kĩ năng</w:t>
      </w:r>
      <w:r>
        <w:rPr>
          <w:lang w:val="vi-VN"/>
        </w:rPr>
        <w:t xml:space="preserve"> để học sinh ghi nhận, thực hiện</w:t>
      </w:r>
      <w:r>
        <w:t>; l</w:t>
      </w:r>
      <w:r>
        <w:rPr>
          <w:lang w:val="vi-VN"/>
        </w:rPr>
        <w:t xml:space="preserve">àm rõ </w:t>
      </w:r>
      <w:r>
        <w:t>các nội dung/</w:t>
      </w:r>
      <w:r>
        <w:rPr>
          <w:lang w:val="vi-VN"/>
        </w:rPr>
        <w:t>vấn đề cần giải quyết/giải thích</w:t>
      </w:r>
      <w:r>
        <w:t xml:space="preserve"> và</w:t>
      </w:r>
      <w:r>
        <w:rPr>
          <w:lang w:val="vi-VN"/>
        </w:rPr>
        <w:t xml:space="preserve"> nhiệm vụ học tập </w:t>
      </w:r>
      <w:r>
        <w:t xml:space="preserve">mà học sinh </w:t>
      </w:r>
      <w:r>
        <w:rPr>
          <w:lang w:val="vi-VN"/>
        </w:rPr>
        <w:t>phải thực hiện tiếp theo./.</w:t>
      </w:r>
    </w:p>
    <w:sectPr w:rsidR="00D9231C" w:rsidSect="00D763DF">
      <w:headerReference w:type="default" r:id="rId6"/>
      <w:pgSz w:w="11901" w:h="16840"/>
      <w:pgMar w:top="1134" w:right="1134" w:bottom="851" w:left="1418"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31C" w:rsidRDefault="00D9231C" w:rsidP="00E86FBB">
      <w:pPr>
        <w:spacing w:before="0" w:after="0"/>
      </w:pPr>
      <w:r>
        <w:separator/>
      </w:r>
    </w:p>
  </w:endnote>
  <w:endnote w:type="continuationSeparator" w:id="1">
    <w:p w:rsidR="00D9231C" w:rsidRDefault="00D9231C" w:rsidP="00E86FB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31C" w:rsidRDefault="00D9231C" w:rsidP="00E86FBB">
      <w:pPr>
        <w:spacing w:before="0" w:after="0"/>
      </w:pPr>
      <w:r>
        <w:separator/>
      </w:r>
    </w:p>
  </w:footnote>
  <w:footnote w:type="continuationSeparator" w:id="1">
    <w:p w:rsidR="00D9231C" w:rsidRDefault="00D9231C" w:rsidP="00E86FB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31C" w:rsidRDefault="00D9231C"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p w:rsidR="00D9231C" w:rsidRDefault="00D9231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2"/>
  <w:displayVertic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3F60"/>
    <w:rsid w:val="00000C59"/>
    <w:rsid w:val="00004CFC"/>
    <w:rsid w:val="00011885"/>
    <w:rsid w:val="00014C0D"/>
    <w:rsid w:val="00016B10"/>
    <w:rsid w:val="00017001"/>
    <w:rsid w:val="000224CA"/>
    <w:rsid w:val="0002320D"/>
    <w:rsid w:val="00023873"/>
    <w:rsid w:val="00033AF9"/>
    <w:rsid w:val="00037491"/>
    <w:rsid w:val="00037E4A"/>
    <w:rsid w:val="00041491"/>
    <w:rsid w:val="00041583"/>
    <w:rsid w:val="00051D20"/>
    <w:rsid w:val="0005300C"/>
    <w:rsid w:val="000601A6"/>
    <w:rsid w:val="00060A64"/>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5738"/>
    <w:rsid w:val="000E73D6"/>
    <w:rsid w:val="000F722E"/>
    <w:rsid w:val="0010570E"/>
    <w:rsid w:val="001062BE"/>
    <w:rsid w:val="00110FBE"/>
    <w:rsid w:val="00114082"/>
    <w:rsid w:val="00123D76"/>
    <w:rsid w:val="0012541F"/>
    <w:rsid w:val="00127087"/>
    <w:rsid w:val="0013288F"/>
    <w:rsid w:val="00132E68"/>
    <w:rsid w:val="00135FB4"/>
    <w:rsid w:val="00140DAB"/>
    <w:rsid w:val="00152D11"/>
    <w:rsid w:val="001554EF"/>
    <w:rsid w:val="00155DF8"/>
    <w:rsid w:val="00160EBF"/>
    <w:rsid w:val="00164EF5"/>
    <w:rsid w:val="0018520E"/>
    <w:rsid w:val="00190D62"/>
    <w:rsid w:val="00197414"/>
    <w:rsid w:val="001A03C3"/>
    <w:rsid w:val="001A1E7C"/>
    <w:rsid w:val="001A3EEA"/>
    <w:rsid w:val="001A4441"/>
    <w:rsid w:val="001A5EA3"/>
    <w:rsid w:val="001B0919"/>
    <w:rsid w:val="001B1625"/>
    <w:rsid w:val="001B60C4"/>
    <w:rsid w:val="001B6861"/>
    <w:rsid w:val="001B6959"/>
    <w:rsid w:val="001C2574"/>
    <w:rsid w:val="001D4859"/>
    <w:rsid w:val="001E6967"/>
    <w:rsid w:val="001F2286"/>
    <w:rsid w:val="001F5FD1"/>
    <w:rsid w:val="00203BC0"/>
    <w:rsid w:val="00207311"/>
    <w:rsid w:val="00210FF3"/>
    <w:rsid w:val="002126F8"/>
    <w:rsid w:val="0021513F"/>
    <w:rsid w:val="00216B4F"/>
    <w:rsid w:val="0022233B"/>
    <w:rsid w:val="00222C35"/>
    <w:rsid w:val="00223696"/>
    <w:rsid w:val="00224C17"/>
    <w:rsid w:val="00232B34"/>
    <w:rsid w:val="00233A8B"/>
    <w:rsid w:val="0024259A"/>
    <w:rsid w:val="00242E03"/>
    <w:rsid w:val="002501A8"/>
    <w:rsid w:val="00250E6B"/>
    <w:rsid w:val="002534BB"/>
    <w:rsid w:val="00260880"/>
    <w:rsid w:val="002637E9"/>
    <w:rsid w:val="00270D6A"/>
    <w:rsid w:val="0028099D"/>
    <w:rsid w:val="00280FC3"/>
    <w:rsid w:val="00285354"/>
    <w:rsid w:val="00286E59"/>
    <w:rsid w:val="002A7240"/>
    <w:rsid w:val="002B043A"/>
    <w:rsid w:val="002B0D2D"/>
    <w:rsid w:val="002B358F"/>
    <w:rsid w:val="002D35BF"/>
    <w:rsid w:val="002D406C"/>
    <w:rsid w:val="002D56AA"/>
    <w:rsid w:val="002D772E"/>
    <w:rsid w:val="002E54E1"/>
    <w:rsid w:val="002F03EF"/>
    <w:rsid w:val="002F73B6"/>
    <w:rsid w:val="002F7F44"/>
    <w:rsid w:val="003030B8"/>
    <w:rsid w:val="00313154"/>
    <w:rsid w:val="003151ED"/>
    <w:rsid w:val="00321350"/>
    <w:rsid w:val="00332F1B"/>
    <w:rsid w:val="003344DC"/>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BF3"/>
    <w:rsid w:val="00382A4E"/>
    <w:rsid w:val="00383099"/>
    <w:rsid w:val="00387686"/>
    <w:rsid w:val="0039761A"/>
    <w:rsid w:val="003A2FDB"/>
    <w:rsid w:val="003A55D7"/>
    <w:rsid w:val="003B1BAF"/>
    <w:rsid w:val="003B58A0"/>
    <w:rsid w:val="003C23C5"/>
    <w:rsid w:val="003C5E5B"/>
    <w:rsid w:val="003D4354"/>
    <w:rsid w:val="003D6895"/>
    <w:rsid w:val="003E4ED4"/>
    <w:rsid w:val="003E6ED3"/>
    <w:rsid w:val="003E7074"/>
    <w:rsid w:val="003F1CFD"/>
    <w:rsid w:val="003F3534"/>
    <w:rsid w:val="003F3A43"/>
    <w:rsid w:val="003F5EE9"/>
    <w:rsid w:val="004009B8"/>
    <w:rsid w:val="00403DF4"/>
    <w:rsid w:val="00404047"/>
    <w:rsid w:val="004055AD"/>
    <w:rsid w:val="0041234C"/>
    <w:rsid w:val="00414B18"/>
    <w:rsid w:val="00415128"/>
    <w:rsid w:val="00421C73"/>
    <w:rsid w:val="00421C8E"/>
    <w:rsid w:val="00423A70"/>
    <w:rsid w:val="004272E6"/>
    <w:rsid w:val="00431DE8"/>
    <w:rsid w:val="004360D4"/>
    <w:rsid w:val="00443AAD"/>
    <w:rsid w:val="004466CD"/>
    <w:rsid w:val="00450A92"/>
    <w:rsid w:val="00451863"/>
    <w:rsid w:val="004626CF"/>
    <w:rsid w:val="00464788"/>
    <w:rsid w:val="0046541B"/>
    <w:rsid w:val="00471569"/>
    <w:rsid w:val="00472D79"/>
    <w:rsid w:val="004744D5"/>
    <w:rsid w:val="00481A53"/>
    <w:rsid w:val="00481F6B"/>
    <w:rsid w:val="004838CE"/>
    <w:rsid w:val="004845A7"/>
    <w:rsid w:val="00496AA5"/>
    <w:rsid w:val="004A2FFB"/>
    <w:rsid w:val="004A616C"/>
    <w:rsid w:val="004B3FD8"/>
    <w:rsid w:val="004C089A"/>
    <w:rsid w:val="004C4DCA"/>
    <w:rsid w:val="004C707C"/>
    <w:rsid w:val="004E530A"/>
    <w:rsid w:val="004E689B"/>
    <w:rsid w:val="004F0331"/>
    <w:rsid w:val="004F11C6"/>
    <w:rsid w:val="004F1CB6"/>
    <w:rsid w:val="004F2950"/>
    <w:rsid w:val="0050383D"/>
    <w:rsid w:val="00506F98"/>
    <w:rsid w:val="0051694D"/>
    <w:rsid w:val="00523725"/>
    <w:rsid w:val="0052623C"/>
    <w:rsid w:val="0053145E"/>
    <w:rsid w:val="005336D9"/>
    <w:rsid w:val="00536475"/>
    <w:rsid w:val="0053718B"/>
    <w:rsid w:val="00540448"/>
    <w:rsid w:val="00540AA8"/>
    <w:rsid w:val="00540EA6"/>
    <w:rsid w:val="00541679"/>
    <w:rsid w:val="005456CF"/>
    <w:rsid w:val="0055627D"/>
    <w:rsid w:val="00564735"/>
    <w:rsid w:val="00564CE4"/>
    <w:rsid w:val="0056645F"/>
    <w:rsid w:val="00567239"/>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F38B2"/>
    <w:rsid w:val="00603D1B"/>
    <w:rsid w:val="00613C62"/>
    <w:rsid w:val="00620AAC"/>
    <w:rsid w:val="0062237E"/>
    <w:rsid w:val="00622A87"/>
    <w:rsid w:val="00622AA9"/>
    <w:rsid w:val="0063038E"/>
    <w:rsid w:val="00633CED"/>
    <w:rsid w:val="00640F55"/>
    <w:rsid w:val="00650B70"/>
    <w:rsid w:val="00653BD0"/>
    <w:rsid w:val="00662EBA"/>
    <w:rsid w:val="00671251"/>
    <w:rsid w:val="00673841"/>
    <w:rsid w:val="00673A7D"/>
    <w:rsid w:val="00676757"/>
    <w:rsid w:val="00682A99"/>
    <w:rsid w:val="00682F2B"/>
    <w:rsid w:val="006951D0"/>
    <w:rsid w:val="006A1B2C"/>
    <w:rsid w:val="006A53AE"/>
    <w:rsid w:val="006A7025"/>
    <w:rsid w:val="006B2456"/>
    <w:rsid w:val="006B399B"/>
    <w:rsid w:val="006B4B9E"/>
    <w:rsid w:val="006C1171"/>
    <w:rsid w:val="006C14EE"/>
    <w:rsid w:val="006C56E6"/>
    <w:rsid w:val="006C597C"/>
    <w:rsid w:val="006C60B4"/>
    <w:rsid w:val="006D0D6D"/>
    <w:rsid w:val="006D701A"/>
    <w:rsid w:val="006E3457"/>
    <w:rsid w:val="006E5A5E"/>
    <w:rsid w:val="006E7123"/>
    <w:rsid w:val="006F06B1"/>
    <w:rsid w:val="00705D88"/>
    <w:rsid w:val="0071277D"/>
    <w:rsid w:val="00722ED1"/>
    <w:rsid w:val="0072368C"/>
    <w:rsid w:val="00745B1E"/>
    <w:rsid w:val="00746E14"/>
    <w:rsid w:val="00750FA9"/>
    <w:rsid w:val="007609BC"/>
    <w:rsid w:val="00760BEF"/>
    <w:rsid w:val="00770F15"/>
    <w:rsid w:val="007763D3"/>
    <w:rsid w:val="007914B7"/>
    <w:rsid w:val="00791BF3"/>
    <w:rsid w:val="00791EBE"/>
    <w:rsid w:val="00792548"/>
    <w:rsid w:val="007A1850"/>
    <w:rsid w:val="007B4430"/>
    <w:rsid w:val="007B45F1"/>
    <w:rsid w:val="007C36E3"/>
    <w:rsid w:val="007D1FD8"/>
    <w:rsid w:val="007D25F0"/>
    <w:rsid w:val="007D3C78"/>
    <w:rsid w:val="007E03AC"/>
    <w:rsid w:val="007E0534"/>
    <w:rsid w:val="007E2A11"/>
    <w:rsid w:val="007E48BB"/>
    <w:rsid w:val="007F4F8D"/>
    <w:rsid w:val="007F6C32"/>
    <w:rsid w:val="007F72AD"/>
    <w:rsid w:val="00807094"/>
    <w:rsid w:val="0081162D"/>
    <w:rsid w:val="00814B1B"/>
    <w:rsid w:val="00815ACE"/>
    <w:rsid w:val="00823741"/>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3026"/>
    <w:rsid w:val="008A06AF"/>
    <w:rsid w:val="008A4744"/>
    <w:rsid w:val="008C10E2"/>
    <w:rsid w:val="008C3D38"/>
    <w:rsid w:val="008C6EEF"/>
    <w:rsid w:val="008C7498"/>
    <w:rsid w:val="008D084B"/>
    <w:rsid w:val="008E123A"/>
    <w:rsid w:val="008F2647"/>
    <w:rsid w:val="008F6673"/>
    <w:rsid w:val="00904BF7"/>
    <w:rsid w:val="00904D6A"/>
    <w:rsid w:val="00906385"/>
    <w:rsid w:val="0091008F"/>
    <w:rsid w:val="0091214E"/>
    <w:rsid w:val="009130D2"/>
    <w:rsid w:val="009158B1"/>
    <w:rsid w:val="009202EF"/>
    <w:rsid w:val="00920FC8"/>
    <w:rsid w:val="00934EF2"/>
    <w:rsid w:val="00937F57"/>
    <w:rsid w:val="0094189B"/>
    <w:rsid w:val="009425F3"/>
    <w:rsid w:val="00947E03"/>
    <w:rsid w:val="00950EB9"/>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12F86"/>
    <w:rsid w:val="00A13361"/>
    <w:rsid w:val="00A16355"/>
    <w:rsid w:val="00A16817"/>
    <w:rsid w:val="00A236FF"/>
    <w:rsid w:val="00A24742"/>
    <w:rsid w:val="00A33E0B"/>
    <w:rsid w:val="00A47216"/>
    <w:rsid w:val="00A6456B"/>
    <w:rsid w:val="00A6616F"/>
    <w:rsid w:val="00A7281C"/>
    <w:rsid w:val="00A74F80"/>
    <w:rsid w:val="00A77CEC"/>
    <w:rsid w:val="00A84CA4"/>
    <w:rsid w:val="00A8754B"/>
    <w:rsid w:val="00A879E8"/>
    <w:rsid w:val="00A917BB"/>
    <w:rsid w:val="00A95B07"/>
    <w:rsid w:val="00A963B7"/>
    <w:rsid w:val="00AA1959"/>
    <w:rsid w:val="00AA2DFA"/>
    <w:rsid w:val="00AA4B2F"/>
    <w:rsid w:val="00AA562E"/>
    <w:rsid w:val="00AB0502"/>
    <w:rsid w:val="00AC13A9"/>
    <w:rsid w:val="00AC6445"/>
    <w:rsid w:val="00AD13DB"/>
    <w:rsid w:val="00AD4FB9"/>
    <w:rsid w:val="00AD53F5"/>
    <w:rsid w:val="00AD6DF4"/>
    <w:rsid w:val="00AE2520"/>
    <w:rsid w:val="00AE2B56"/>
    <w:rsid w:val="00AF0582"/>
    <w:rsid w:val="00B037D9"/>
    <w:rsid w:val="00B04F31"/>
    <w:rsid w:val="00B075B1"/>
    <w:rsid w:val="00B07ACA"/>
    <w:rsid w:val="00B1056A"/>
    <w:rsid w:val="00B10BC5"/>
    <w:rsid w:val="00B16DF0"/>
    <w:rsid w:val="00B219B5"/>
    <w:rsid w:val="00B22FA1"/>
    <w:rsid w:val="00B27E4C"/>
    <w:rsid w:val="00B35335"/>
    <w:rsid w:val="00B357CF"/>
    <w:rsid w:val="00B42C4B"/>
    <w:rsid w:val="00B430E0"/>
    <w:rsid w:val="00B5067C"/>
    <w:rsid w:val="00B51E6D"/>
    <w:rsid w:val="00B52E5B"/>
    <w:rsid w:val="00B531D1"/>
    <w:rsid w:val="00B74FCC"/>
    <w:rsid w:val="00B844FD"/>
    <w:rsid w:val="00B86D6C"/>
    <w:rsid w:val="00B95A7A"/>
    <w:rsid w:val="00B96CC3"/>
    <w:rsid w:val="00BA06ED"/>
    <w:rsid w:val="00BA1FCC"/>
    <w:rsid w:val="00BA3C04"/>
    <w:rsid w:val="00BA515C"/>
    <w:rsid w:val="00BA6B11"/>
    <w:rsid w:val="00BB53F7"/>
    <w:rsid w:val="00BC050A"/>
    <w:rsid w:val="00BC547A"/>
    <w:rsid w:val="00BD41F3"/>
    <w:rsid w:val="00BE03CF"/>
    <w:rsid w:val="00BF14D6"/>
    <w:rsid w:val="00BF3550"/>
    <w:rsid w:val="00C10EDC"/>
    <w:rsid w:val="00C11696"/>
    <w:rsid w:val="00C12646"/>
    <w:rsid w:val="00C12EF0"/>
    <w:rsid w:val="00C14FFD"/>
    <w:rsid w:val="00C23278"/>
    <w:rsid w:val="00C2452A"/>
    <w:rsid w:val="00C31035"/>
    <w:rsid w:val="00C35C46"/>
    <w:rsid w:val="00C52DE3"/>
    <w:rsid w:val="00C540DF"/>
    <w:rsid w:val="00C57F8B"/>
    <w:rsid w:val="00C61604"/>
    <w:rsid w:val="00C738FC"/>
    <w:rsid w:val="00C754D0"/>
    <w:rsid w:val="00C76340"/>
    <w:rsid w:val="00C76C01"/>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D65"/>
    <w:rsid w:val="00CF5F2F"/>
    <w:rsid w:val="00CF734D"/>
    <w:rsid w:val="00D0460B"/>
    <w:rsid w:val="00D062BE"/>
    <w:rsid w:val="00D067D8"/>
    <w:rsid w:val="00D22908"/>
    <w:rsid w:val="00D24B13"/>
    <w:rsid w:val="00D31226"/>
    <w:rsid w:val="00D43F60"/>
    <w:rsid w:val="00D531E8"/>
    <w:rsid w:val="00D57624"/>
    <w:rsid w:val="00D57FA9"/>
    <w:rsid w:val="00D6109A"/>
    <w:rsid w:val="00D631D6"/>
    <w:rsid w:val="00D644F3"/>
    <w:rsid w:val="00D64A78"/>
    <w:rsid w:val="00D7323C"/>
    <w:rsid w:val="00D763DF"/>
    <w:rsid w:val="00D77024"/>
    <w:rsid w:val="00D7793B"/>
    <w:rsid w:val="00D822D1"/>
    <w:rsid w:val="00D844C6"/>
    <w:rsid w:val="00D911C7"/>
    <w:rsid w:val="00D9231C"/>
    <w:rsid w:val="00D953D6"/>
    <w:rsid w:val="00DA1967"/>
    <w:rsid w:val="00DA1F98"/>
    <w:rsid w:val="00DA3C3D"/>
    <w:rsid w:val="00DA68DE"/>
    <w:rsid w:val="00DA77F2"/>
    <w:rsid w:val="00DB4D9C"/>
    <w:rsid w:val="00DB7BA4"/>
    <w:rsid w:val="00DC6570"/>
    <w:rsid w:val="00DC77E8"/>
    <w:rsid w:val="00DD0C9A"/>
    <w:rsid w:val="00DE42DE"/>
    <w:rsid w:val="00DE4F07"/>
    <w:rsid w:val="00DE6815"/>
    <w:rsid w:val="00DF0C5B"/>
    <w:rsid w:val="00DF4E77"/>
    <w:rsid w:val="00DF5DB3"/>
    <w:rsid w:val="00DF696C"/>
    <w:rsid w:val="00E03615"/>
    <w:rsid w:val="00E15C3D"/>
    <w:rsid w:val="00E22D10"/>
    <w:rsid w:val="00E2381F"/>
    <w:rsid w:val="00E37FAF"/>
    <w:rsid w:val="00E50875"/>
    <w:rsid w:val="00E556EA"/>
    <w:rsid w:val="00E73B34"/>
    <w:rsid w:val="00E8220E"/>
    <w:rsid w:val="00E839A9"/>
    <w:rsid w:val="00E8435D"/>
    <w:rsid w:val="00E86FBB"/>
    <w:rsid w:val="00E92783"/>
    <w:rsid w:val="00E97CFC"/>
    <w:rsid w:val="00EA1976"/>
    <w:rsid w:val="00EA2888"/>
    <w:rsid w:val="00EA3F92"/>
    <w:rsid w:val="00EA658E"/>
    <w:rsid w:val="00EB31DD"/>
    <w:rsid w:val="00EB755C"/>
    <w:rsid w:val="00ED21EC"/>
    <w:rsid w:val="00EE17E6"/>
    <w:rsid w:val="00EE196F"/>
    <w:rsid w:val="00EE621E"/>
    <w:rsid w:val="00EF1B8B"/>
    <w:rsid w:val="00EF1D92"/>
    <w:rsid w:val="00EF1EAB"/>
    <w:rsid w:val="00EF520E"/>
    <w:rsid w:val="00F000ED"/>
    <w:rsid w:val="00F02336"/>
    <w:rsid w:val="00F037AC"/>
    <w:rsid w:val="00F07F5C"/>
    <w:rsid w:val="00F17BF1"/>
    <w:rsid w:val="00F20B8C"/>
    <w:rsid w:val="00F2331C"/>
    <w:rsid w:val="00F303D5"/>
    <w:rsid w:val="00F331D1"/>
    <w:rsid w:val="00F40340"/>
    <w:rsid w:val="00F44E94"/>
    <w:rsid w:val="00F53578"/>
    <w:rsid w:val="00F5413E"/>
    <w:rsid w:val="00F6738D"/>
    <w:rsid w:val="00F70C6C"/>
    <w:rsid w:val="00F722AD"/>
    <w:rsid w:val="00F7521D"/>
    <w:rsid w:val="00F9208E"/>
    <w:rsid w:val="00F945CD"/>
    <w:rsid w:val="00F97AF6"/>
    <w:rsid w:val="00F97C4E"/>
    <w:rsid w:val="00FA25B6"/>
    <w:rsid w:val="00FA3981"/>
    <w:rsid w:val="00FB1A10"/>
    <w:rsid w:val="00FC64CD"/>
    <w:rsid w:val="00FD3127"/>
    <w:rsid w:val="00FD7828"/>
    <w:rsid w:val="00FE3FF2"/>
    <w:rsid w:val="00FF06B4"/>
    <w:rsid w:val="00FF62B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CEC"/>
    <w:pPr>
      <w:spacing w:before="120" w:after="120"/>
    </w:pPr>
    <w:rPr>
      <w:color w:val="000000"/>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A185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86FBB"/>
    <w:pPr>
      <w:tabs>
        <w:tab w:val="center" w:pos="4680"/>
        <w:tab w:val="right" w:pos="9360"/>
      </w:tabs>
      <w:spacing w:before="0" w:after="0"/>
    </w:pPr>
  </w:style>
  <w:style w:type="character" w:customStyle="1" w:styleId="HeaderChar">
    <w:name w:val="Header Char"/>
    <w:basedOn w:val="DefaultParagraphFont"/>
    <w:link w:val="Header"/>
    <w:uiPriority w:val="99"/>
    <w:locked/>
    <w:rsid w:val="00E86FBB"/>
  </w:style>
  <w:style w:type="character" w:styleId="PageNumber">
    <w:name w:val="page number"/>
    <w:basedOn w:val="DefaultParagraphFont"/>
    <w:uiPriority w:val="99"/>
    <w:semiHidden/>
    <w:rsid w:val="00E86FBB"/>
  </w:style>
  <w:style w:type="table" w:customStyle="1" w:styleId="TableGrid11">
    <w:name w:val="Table Grid11"/>
    <w:uiPriority w:val="99"/>
    <w:rsid w:val="006B4B9E"/>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F520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F520E"/>
    <w:rPr>
      <w:rFonts w:ascii="Segoe UI" w:hAnsi="Segoe UI" w:cs="Segoe UI"/>
      <w:sz w:val="18"/>
      <w:szCs w:val="18"/>
    </w:rPr>
  </w:style>
  <w:style w:type="character" w:styleId="CommentReference">
    <w:name w:val="annotation reference"/>
    <w:basedOn w:val="DefaultParagraphFont"/>
    <w:uiPriority w:val="99"/>
    <w:semiHidden/>
    <w:rsid w:val="002D35BF"/>
    <w:rPr>
      <w:sz w:val="16"/>
      <w:szCs w:val="16"/>
    </w:rPr>
  </w:style>
  <w:style w:type="paragraph" w:styleId="CommentText">
    <w:name w:val="annotation text"/>
    <w:basedOn w:val="Normal"/>
    <w:link w:val="CommentTextChar"/>
    <w:uiPriority w:val="99"/>
    <w:semiHidden/>
    <w:rsid w:val="002D35BF"/>
    <w:rPr>
      <w:sz w:val="20"/>
      <w:szCs w:val="20"/>
    </w:rPr>
  </w:style>
  <w:style w:type="character" w:customStyle="1" w:styleId="CommentTextChar">
    <w:name w:val="Comment Text Char"/>
    <w:basedOn w:val="DefaultParagraphFont"/>
    <w:link w:val="CommentText"/>
    <w:uiPriority w:val="99"/>
    <w:semiHidden/>
    <w:locked/>
    <w:rsid w:val="002D35BF"/>
    <w:rPr>
      <w:sz w:val="20"/>
      <w:szCs w:val="20"/>
    </w:rPr>
  </w:style>
  <w:style w:type="paragraph" w:styleId="CommentSubject">
    <w:name w:val="annotation subject"/>
    <w:basedOn w:val="CommentText"/>
    <w:next w:val="CommentText"/>
    <w:link w:val="CommentSubjectChar"/>
    <w:uiPriority w:val="99"/>
    <w:semiHidden/>
    <w:rsid w:val="002D35BF"/>
    <w:rPr>
      <w:b/>
      <w:bCs/>
    </w:rPr>
  </w:style>
  <w:style w:type="character" w:customStyle="1" w:styleId="CommentSubjectChar">
    <w:name w:val="Comment Subject Char"/>
    <w:basedOn w:val="CommentTextChar"/>
    <w:link w:val="CommentSubject"/>
    <w:uiPriority w:val="99"/>
    <w:semiHidden/>
    <w:locked/>
    <w:rsid w:val="002D35BF"/>
    <w:rPr>
      <w:b/>
      <w:bCs/>
    </w:rPr>
  </w:style>
  <w:style w:type="paragraph" w:styleId="NormalWeb">
    <w:name w:val="Normal (Web)"/>
    <w:basedOn w:val="Normal"/>
    <w:uiPriority w:val="99"/>
    <w:rsid w:val="00481F6B"/>
    <w:pPr>
      <w:spacing w:before="100" w:beforeAutospacing="1" w:after="100" w:afterAutospacing="1"/>
    </w:pPr>
    <w:rPr>
      <w:rFonts w:eastAsia="Times New Roman"/>
      <w:color w:val="auto"/>
      <w:sz w:val="24"/>
      <w:szCs w:val="24"/>
    </w:rPr>
  </w:style>
</w:styles>
</file>

<file path=word/webSettings.xml><?xml version="1.0" encoding="utf-8"?>
<w:webSettings xmlns:r="http://schemas.openxmlformats.org/officeDocument/2006/relationships" xmlns:w="http://schemas.openxmlformats.org/wordprocessingml/2006/main">
  <w:divs>
    <w:div w:id="2095324266">
      <w:marLeft w:val="0"/>
      <w:marRight w:val="0"/>
      <w:marTop w:val="0"/>
      <w:marBottom w:val="0"/>
      <w:divBdr>
        <w:top w:val="none" w:sz="0" w:space="0" w:color="auto"/>
        <w:left w:val="none" w:sz="0" w:space="0" w:color="auto"/>
        <w:bottom w:val="none" w:sz="0" w:space="0" w:color="auto"/>
        <w:right w:val="none" w:sz="0" w:space="0" w:color="auto"/>
      </w:divBdr>
      <w:divsChild>
        <w:div w:id="2095324267">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3</Pages>
  <Words>1047</Words>
  <Characters>5969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TGVT</cp:lastModifiedBy>
  <cp:revision>36</cp:revision>
  <cp:lastPrinted>2020-12-20T11:40:00Z</cp:lastPrinted>
  <dcterms:created xsi:type="dcterms:W3CDTF">2020-12-08T07:49:00Z</dcterms:created>
  <dcterms:modified xsi:type="dcterms:W3CDTF">2021-07-13T01:27:00Z</dcterms:modified>
</cp:coreProperties>
</file>